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4FF" w:rsidRDefault="004D74FF" w:rsidP="00A97C46">
            <w:r>
              <w:t>Приложение 8</w:t>
            </w:r>
          </w:p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4FF" w:rsidRDefault="004D74FF" w:rsidP="00A97C4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4FF" w:rsidRDefault="004D74FF" w:rsidP="00432852">
            <w:r>
              <w:t xml:space="preserve">от </w:t>
            </w:r>
            <w:r w:rsidR="00432852">
              <w:t>23.04.2020 № 65-516</w:t>
            </w:r>
            <w:r>
              <w:t xml:space="preserve">  </w:t>
            </w:r>
          </w:p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</w:tr>
      <w:tr w:rsidR="004D74FF" w:rsidTr="004D74F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тыс. руб.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2021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2022 год</w:t>
            </w:r>
          </w:p>
        </w:tc>
      </w:tr>
    </w:tbl>
    <w:p w:rsidR="004D74FF" w:rsidRPr="004D74FF" w:rsidRDefault="004D74FF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416"/>
        <w:gridCol w:w="1374"/>
      </w:tblGrid>
      <w:tr w:rsidR="004D74FF" w:rsidTr="004D74FF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5</w:t>
            </w:r>
          </w:p>
        </w:tc>
      </w:tr>
      <w:tr w:rsidR="004D74FF" w:rsidTr="004D74F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13 566,3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10 566,3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989 945,8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1 461 078,1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407 416,6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81 753,4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127 896,1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187 347,7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229 968,1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65 309,7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110 059,3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32 986,6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57 000,0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407 416,6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407 416,6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418 483,7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790 762,1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588 396,6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83 700,0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47 865,5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lastRenderedPageBreak/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36 000,0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4 500,0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нового корпуса в МУДО «ДООЦ «Мечта»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150 188,5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188,5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150 000,0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7 992,4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3 992,4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1 959 065,1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1 461 078,1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407 416,6</w:t>
            </w:r>
          </w:p>
        </w:tc>
      </w:tr>
      <w:tr w:rsidR="004D74FF" w:rsidTr="004D74FF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539 117,9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226 512,0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4FF" w:rsidRDefault="004D74FF" w:rsidP="00A97C4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539 117,9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226 512,0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584 117,9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271 512,0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</w:pPr>
            <w:r>
              <w:t>45 000,0</w:t>
            </w:r>
          </w:p>
        </w:tc>
      </w:tr>
      <w:tr w:rsidR="004D74FF" w:rsidTr="004D74FF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4FF" w:rsidRDefault="004D74FF" w:rsidP="00A97C4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2 543 183,0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452 416,6</w:t>
            </w:r>
          </w:p>
        </w:tc>
      </w:tr>
      <w:tr w:rsidR="004D74FF" w:rsidTr="004D74FF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>
            <w:r>
              <w:t xml:space="preserve">  </w:t>
            </w:r>
          </w:p>
          <w:p w:rsidR="004D74FF" w:rsidRDefault="004D74FF" w:rsidP="00A97C4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4FF" w:rsidRDefault="004D74FF" w:rsidP="00A97C46"/>
        </w:tc>
      </w:tr>
    </w:tbl>
    <w:p w:rsidR="00E2598B" w:rsidRPr="004D74FF" w:rsidRDefault="00E2598B" w:rsidP="004D74FF"/>
    <w:sectPr w:rsidR="00E2598B" w:rsidRPr="004D74FF" w:rsidSect="0091264A">
      <w:headerReference w:type="even" r:id="rId7"/>
      <w:headerReference w:type="default" r:id="rId8"/>
      <w:pgSz w:w="16838" w:h="11906" w:orient="landscape"/>
      <w:pgMar w:top="1134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DA4" w:rsidRDefault="00671DA4" w:rsidP="004D74FF">
      <w:r>
        <w:separator/>
      </w:r>
    </w:p>
  </w:endnote>
  <w:endnote w:type="continuationSeparator" w:id="1">
    <w:p w:rsidR="00671DA4" w:rsidRDefault="00671DA4" w:rsidP="004D7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DA4" w:rsidRDefault="00671DA4" w:rsidP="004D74FF">
      <w:r>
        <w:separator/>
      </w:r>
    </w:p>
  </w:footnote>
  <w:footnote w:type="continuationSeparator" w:id="1">
    <w:p w:rsidR="00671DA4" w:rsidRDefault="00671DA4" w:rsidP="004D7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FF" w:rsidRDefault="009672C0" w:rsidP="00D303C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74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74FF" w:rsidRDefault="004D74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FF" w:rsidRDefault="009672C0" w:rsidP="00D303C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74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264A">
      <w:rPr>
        <w:rStyle w:val="a7"/>
        <w:noProof/>
      </w:rPr>
      <w:t>2</w:t>
    </w:r>
    <w:r>
      <w:rPr>
        <w:rStyle w:val="a7"/>
      </w:rPr>
      <w:fldChar w:fldCharType="end"/>
    </w:r>
  </w:p>
  <w:p w:rsidR="004D74FF" w:rsidRDefault="004D74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D74FF"/>
    <w:rsid w:val="002C3F39"/>
    <w:rsid w:val="002F4270"/>
    <w:rsid w:val="00432852"/>
    <w:rsid w:val="004B2B9A"/>
    <w:rsid w:val="004D74FF"/>
    <w:rsid w:val="00671DA4"/>
    <w:rsid w:val="006808C6"/>
    <w:rsid w:val="0091264A"/>
    <w:rsid w:val="009672C0"/>
    <w:rsid w:val="00A24CAF"/>
    <w:rsid w:val="00B912FD"/>
    <w:rsid w:val="00E2598B"/>
    <w:rsid w:val="00EB5736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74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74FF"/>
  </w:style>
  <w:style w:type="paragraph" w:styleId="a5">
    <w:name w:val="footer"/>
    <w:basedOn w:val="a"/>
    <w:link w:val="a6"/>
    <w:uiPriority w:val="99"/>
    <w:semiHidden/>
    <w:unhideWhenUsed/>
    <w:rsid w:val="004D74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74FF"/>
  </w:style>
  <w:style w:type="character" w:styleId="a7">
    <w:name w:val="page number"/>
    <w:basedOn w:val="a0"/>
    <w:uiPriority w:val="99"/>
    <w:semiHidden/>
    <w:unhideWhenUsed/>
    <w:rsid w:val="004D7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3</Pages>
  <Words>958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3</cp:revision>
  <dcterms:created xsi:type="dcterms:W3CDTF">2020-04-24T10:15:00Z</dcterms:created>
  <dcterms:modified xsi:type="dcterms:W3CDTF">2020-04-24T10:25:00Z</dcterms:modified>
</cp:coreProperties>
</file>